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96AFF2" w14:textId="77777777" w:rsidR="00D14127" w:rsidRDefault="00D14127" w:rsidP="00D14127">
      <w:pPr>
        <w:pStyle w:val="NoSpacing"/>
      </w:pPr>
      <w:r>
        <w:rPr>
          <w:u w:val="single"/>
        </w:rPr>
        <w:t>Thomas BURTON</w:t>
      </w:r>
      <w:r>
        <w:t xml:space="preserve">      </w:t>
      </w:r>
      <w:proofErr w:type="gramStart"/>
      <w:r>
        <w:t xml:space="preserve">   (</w:t>
      </w:r>
      <w:proofErr w:type="gramEnd"/>
      <w:r>
        <w:t>fl.1446)</w:t>
      </w:r>
    </w:p>
    <w:p w14:paraId="6BE8C9A0" w14:textId="77777777" w:rsidR="00D14127" w:rsidRDefault="00D14127" w:rsidP="00D14127">
      <w:pPr>
        <w:pStyle w:val="NoSpacing"/>
      </w:pPr>
      <w:r>
        <w:t>of Wells. Yeoman.</w:t>
      </w:r>
    </w:p>
    <w:p w14:paraId="5C8C02EC" w14:textId="77777777" w:rsidR="00D14127" w:rsidRDefault="00D14127" w:rsidP="00D14127">
      <w:pPr>
        <w:pStyle w:val="NoSpacing"/>
      </w:pPr>
    </w:p>
    <w:p w14:paraId="0259050F" w14:textId="77777777" w:rsidR="00D14127" w:rsidRDefault="00D14127" w:rsidP="00D14127">
      <w:pPr>
        <w:pStyle w:val="NoSpacing"/>
      </w:pPr>
    </w:p>
    <w:p w14:paraId="2C23C473" w14:textId="77777777" w:rsidR="00D14127" w:rsidRDefault="00D14127" w:rsidP="00D14127">
      <w:pPr>
        <w:pStyle w:val="NoSpacing"/>
      </w:pPr>
      <w:r>
        <w:tab/>
        <w:t>1446</w:t>
      </w:r>
      <w:r>
        <w:tab/>
        <w:t xml:space="preserve">Robert </w:t>
      </w:r>
      <w:proofErr w:type="spellStart"/>
      <w:r>
        <w:t>Roucestre</w:t>
      </w:r>
      <w:proofErr w:type="spellEnd"/>
      <w:r>
        <w:t>(q.v.) brought a plaint of debt against him and two others.</w:t>
      </w:r>
    </w:p>
    <w:p w14:paraId="73344BDD" w14:textId="77777777" w:rsidR="00D14127" w:rsidRDefault="00D14127" w:rsidP="00D14127">
      <w:pPr>
        <w:pStyle w:val="NoSpacing"/>
      </w:pPr>
      <w:r>
        <w:tab/>
      </w:r>
      <w:r>
        <w:tab/>
      </w:r>
      <w:r>
        <w:rPr>
          <w:rFonts w:cs="Times New Roman"/>
          <w:szCs w:val="24"/>
        </w:rPr>
        <w:t xml:space="preserve">( </w:t>
      </w:r>
      <w:hyperlink r:id="rId6" w:history="1">
        <w:r w:rsidRPr="007C38E5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t xml:space="preserve"> )</w:t>
      </w:r>
    </w:p>
    <w:p w14:paraId="384F5732" w14:textId="77777777" w:rsidR="00D14127" w:rsidRDefault="00D14127" w:rsidP="00D14127">
      <w:pPr>
        <w:pStyle w:val="NoSpacing"/>
      </w:pPr>
    </w:p>
    <w:p w14:paraId="56D0E105" w14:textId="77777777" w:rsidR="00D14127" w:rsidRDefault="00D14127" w:rsidP="00D14127">
      <w:pPr>
        <w:pStyle w:val="NoSpacing"/>
      </w:pPr>
    </w:p>
    <w:p w14:paraId="26555E13" w14:textId="77777777" w:rsidR="00D14127" w:rsidRDefault="00D14127" w:rsidP="00D14127">
      <w:pPr>
        <w:pStyle w:val="NoSpacing"/>
      </w:pPr>
      <w:r>
        <w:t>21 November 2024</w:t>
      </w:r>
    </w:p>
    <w:p w14:paraId="61D6A52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661FC5" w14:textId="77777777" w:rsidR="00D14127" w:rsidRDefault="00D14127" w:rsidP="009139A6">
      <w:r>
        <w:separator/>
      </w:r>
    </w:p>
  </w:endnote>
  <w:endnote w:type="continuationSeparator" w:id="0">
    <w:p w14:paraId="31130ED5" w14:textId="77777777" w:rsidR="00D14127" w:rsidRDefault="00D141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221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A61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FA3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1D018A" w14:textId="77777777" w:rsidR="00D14127" w:rsidRDefault="00D14127" w:rsidP="009139A6">
      <w:r>
        <w:separator/>
      </w:r>
    </w:p>
  </w:footnote>
  <w:footnote w:type="continuationSeparator" w:id="0">
    <w:p w14:paraId="4F6BB2F3" w14:textId="77777777" w:rsidR="00D14127" w:rsidRDefault="00D141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3BE1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6F9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461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27"/>
    <w:rsid w:val="000666E0"/>
    <w:rsid w:val="002510B7"/>
    <w:rsid w:val="00270799"/>
    <w:rsid w:val="005C130B"/>
    <w:rsid w:val="0072085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14127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C658B"/>
  <w15:chartTrackingRefBased/>
  <w15:docId w15:val="{F6C5AE56-4EE2-42A7-999E-6E3FAF017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141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2024-11-21T21:38:00Z</dcterms:created>
  <dcterms:modified xsi:type="dcterms:W3CDTF">2024-11-21T21:38:00Z</dcterms:modified>
</cp:coreProperties>
</file>